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D8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04013F3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6E2F9894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155536">
        <w:rPr>
          <w:rFonts w:ascii="Corbel" w:hAnsi="Corbel"/>
          <w:b/>
          <w:smallCaps/>
          <w:sz w:val="24"/>
          <w:szCs w:val="24"/>
        </w:rPr>
        <w:t>2025-2028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6D58D0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39913E82" w14:textId="49FB7082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155536">
        <w:rPr>
          <w:rFonts w:ascii="Corbel" w:hAnsi="Corbel"/>
          <w:sz w:val="20"/>
          <w:szCs w:val="20"/>
        </w:rPr>
        <w:t>202</w:t>
      </w:r>
      <w:r w:rsidR="00734988">
        <w:rPr>
          <w:rFonts w:ascii="Corbel" w:hAnsi="Corbel"/>
          <w:sz w:val="20"/>
          <w:szCs w:val="20"/>
        </w:rPr>
        <w:t>7</w:t>
      </w:r>
      <w:r w:rsidR="00155536">
        <w:rPr>
          <w:rFonts w:ascii="Corbel" w:hAnsi="Corbel"/>
          <w:sz w:val="20"/>
          <w:szCs w:val="20"/>
        </w:rPr>
        <w:t>/202</w:t>
      </w:r>
      <w:r w:rsidR="00734988">
        <w:rPr>
          <w:rFonts w:ascii="Corbel" w:hAnsi="Corbel"/>
          <w:sz w:val="20"/>
          <w:szCs w:val="20"/>
        </w:rPr>
        <w:t>8</w:t>
      </w:r>
    </w:p>
    <w:p w14:paraId="1417D4B3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4797D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02A7C36" w14:textId="77777777" w:rsidTr="00B819C8">
        <w:tc>
          <w:tcPr>
            <w:tcW w:w="2694" w:type="dxa"/>
            <w:vAlign w:val="center"/>
          </w:tcPr>
          <w:p w14:paraId="6298F18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2C56CA28" w:rsidR="0085747A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Fundusze i programy UE</w:t>
            </w:r>
          </w:p>
        </w:tc>
      </w:tr>
      <w:tr w:rsidR="0085747A" w:rsidRPr="00B169DF" w14:paraId="31CDDA35" w14:textId="77777777" w:rsidTr="00B819C8">
        <w:tc>
          <w:tcPr>
            <w:tcW w:w="2694" w:type="dxa"/>
            <w:vAlign w:val="center"/>
          </w:tcPr>
          <w:p w14:paraId="28EC08B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166FDB" w14:textId="5D2AFA08" w:rsidR="0085747A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FiR/I/RP/ C-1.1b</w:t>
            </w:r>
          </w:p>
        </w:tc>
      </w:tr>
      <w:tr w:rsidR="0085747A" w:rsidRPr="00B169DF" w14:paraId="7E7C09F3" w14:textId="77777777" w:rsidTr="00B819C8">
        <w:tc>
          <w:tcPr>
            <w:tcW w:w="2694" w:type="dxa"/>
            <w:vAlign w:val="center"/>
          </w:tcPr>
          <w:p w14:paraId="4138FF32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A2E6C6" w14:textId="6DB8475B" w:rsidR="0085747A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15605BD5" w14:textId="77777777" w:rsidTr="00B819C8">
        <w:tc>
          <w:tcPr>
            <w:tcW w:w="2694" w:type="dxa"/>
            <w:vAlign w:val="center"/>
          </w:tcPr>
          <w:p w14:paraId="7796AF2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0852A4BA" w:rsidR="0085747A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Polityki Gospodarczej</w:t>
            </w:r>
          </w:p>
        </w:tc>
      </w:tr>
      <w:tr w:rsidR="0085747A" w:rsidRPr="00B169DF" w14:paraId="13EF43B7" w14:textId="77777777" w:rsidTr="00B819C8">
        <w:tc>
          <w:tcPr>
            <w:tcW w:w="2694" w:type="dxa"/>
            <w:vAlign w:val="center"/>
          </w:tcPr>
          <w:p w14:paraId="2CAFCA0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0E2F0EA9" w:rsidR="0085747A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747A" w:rsidRPr="00B169DF" w14:paraId="49FF6B76" w14:textId="77777777" w:rsidTr="00B819C8">
        <w:tc>
          <w:tcPr>
            <w:tcW w:w="2694" w:type="dxa"/>
            <w:vAlign w:val="center"/>
          </w:tcPr>
          <w:p w14:paraId="5D058531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3E52275C" w:rsidR="0085747A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B169DF" w14:paraId="4A32AA0B" w14:textId="77777777" w:rsidTr="00B819C8">
        <w:tc>
          <w:tcPr>
            <w:tcW w:w="2694" w:type="dxa"/>
            <w:vAlign w:val="center"/>
          </w:tcPr>
          <w:p w14:paraId="66CA7CE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40388222" w:rsidR="0085747A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27B0A64F" w14:textId="77777777" w:rsidTr="00B819C8">
        <w:tc>
          <w:tcPr>
            <w:tcW w:w="2694" w:type="dxa"/>
            <w:vAlign w:val="center"/>
          </w:tcPr>
          <w:p w14:paraId="14B25386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54ECD476" w:rsidR="0085747A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38967580" w14:textId="77777777" w:rsidTr="00B819C8">
        <w:tc>
          <w:tcPr>
            <w:tcW w:w="2694" w:type="dxa"/>
            <w:vAlign w:val="center"/>
          </w:tcPr>
          <w:p w14:paraId="3EE8EDE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8FBA285" w14:textId="70D05378" w:rsidR="0085747A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85747A" w:rsidRPr="00B169DF" w14:paraId="791AED9B" w14:textId="77777777" w:rsidTr="00B819C8">
        <w:tc>
          <w:tcPr>
            <w:tcW w:w="2694" w:type="dxa"/>
            <w:vAlign w:val="center"/>
          </w:tcPr>
          <w:p w14:paraId="7F26774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0D15CABD" w:rsidR="0085747A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B169DF" w14:paraId="2F83AA78" w14:textId="77777777" w:rsidTr="00B819C8">
        <w:tc>
          <w:tcPr>
            <w:tcW w:w="2694" w:type="dxa"/>
            <w:vAlign w:val="center"/>
          </w:tcPr>
          <w:p w14:paraId="191A414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24D31FA6" w:rsidR="00923D7D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68B14AB" w14:textId="77777777" w:rsidTr="00B819C8">
        <w:tc>
          <w:tcPr>
            <w:tcW w:w="2694" w:type="dxa"/>
            <w:vAlign w:val="center"/>
          </w:tcPr>
          <w:p w14:paraId="692F7A3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012757E0" w:rsidR="0085747A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inż. Teresa Miś prof. UR</w:t>
            </w:r>
          </w:p>
        </w:tc>
      </w:tr>
      <w:tr w:rsidR="0085747A" w:rsidRPr="00B169DF" w14:paraId="0248BD42" w14:textId="77777777" w:rsidTr="00B819C8">
        <w:tc>
          <w:tcPr>
            <w:tcW w:w="2694" w:type="dxa"/>
            <w:vAlign w:val="center"/>
          </w:tcPr>
          <w:p w14:paraId="10A4B9B1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7F6A" w14:textId="0414AD58" w:rsidR="0085747A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inż. Teresa Miś prof. UR</w:t>
            </w:r>
          </w:p>
        </w:tc>
      </w:tr>
    </w:tbl>
    <w:p w14:paraId="3B9145D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F316A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CFAB15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F185B21" w14:textId="77777777" w:rsidTr="001B0B7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492B0D2" w14:textId="77777777" w:rsidTr="001B0B7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E76A" w14:textId="284AAD3C" w:rsidR="00015B8F" w:rsidRPr="00B169DF" w:rsidRDefault="001555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06DAB495" w:rsidR="00015B8F" w:rsidRPr="00B169DF" w:rsidRDefault="001555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4CDF3DDD" w:rsidR="00015B8F" w:rsidRPr="00B169DF" w:rsidRDefault="001555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2B55148A" w:rsidR="00015B8F" w:rsidRPr="00B169DF" w:rsidRDefault="001555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F143B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2DCAB15E" w:rsidR="0085747A" w:rsidRPr="00B169DF" w:rsidRDefault="0015553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FD8772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6182D16F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2A97885" w14:textId="77777777" w:rsidR="00DB5898" w:rsidRPr="00B169DF" w:rsidRDefault="00DB5898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0E2A6BFF" w14:textId="0F410799" w:rsidR="009C54AE" w:rsidRPr="00155536" w:rsidRDefault="00155536" w:rsidP="00155536">
      <w:pPr>
        <w:rPr>
          <w:rFonts w:ascii="Corbel" w:hAnsi="Corbel"/>
          <w:sz w:val="24"/>
          <w:szCs w:val="24"/>
        </w:rPr>
      </w:pPr>
      <w:r w:rsidRPr="00155536">
        <w:rPr>
          <w:rFonts w:ascii="Corbel" w:hAnsi="Corbel"/>
          <w:sz w:val="24"/>
          <w:szCs w:val="24"/>
        </w:rPr>
        <w:t>Wykład – zaliczenie</w:t>
      </w:r>
      <w:r w:rsidR="00DB5898">
        <w:rPr>
          <w:rFonts w:ascii="Corbel" w:hAnsi="Corbel"/>
          <w:sz w:val="24"/>
          <w:szCs w:val="24"/>
        </w:rPr>
        <w:t xml:space="preserve"> bez oceny</w:t>
      </w:r>
      <w:r w:rsidRPr="00155536">
        <w:rPr>
          <w:rFonts w:ascii="Corbel" w:hAnsi="Corbel"/>
          <w:sz w:val="24"/>
          <w:szCs w:val="24"/>
        </w:rPr>
        <w:t xml:space="preserve">, ćwiczenia – zaliczenie </w:t>
      </w:r>
      <w:r w:rsidR="00DB5898">
        <w:rPr>
          <w:rFonts w:ascii="Corbel" w:hAnsi="Corbel"/>
          <w:sz w:val="24"/>
          <w:szCs w:val="24"/>
        </w:rPr>
        <w:t xml:space="preserve">z </w:t>
      </w:r>
      <w:r w:rsidRPr="00155536">
        <w:rPr>
          <w:rFonts w:ascii="Corbel" w:hAnsi="Corbel"/>
          <w:sz w:val="24"/>
          <w:szCs w:val="24"/>
        </w:rPr>
        <w:t>ocen</w:t>
      </w:r>
      <w:r w:rsidR="00DB5898">
        <w:rPr>
          <w:rFonts w:ascii="Corbel" w:hAnsi="Corbel"/>
          <w:sz w:val="24"/>
          <w:szCs w:val="24"/>
        </w:rPr>
        <w:t>ą</w:t>
      </w:r>
    </w:p>
    <w:p w14:paraId="0C7DD973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0BD303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E0790D0" w14:textId="77777777" w:rsidTr="00745302">
        <w:tc>
          <w:tcPr>
            <w:tcW w:w="9670" w:type="dxa"/>
          </w:tcPr>
          <w:p w14:paraId="47A41D5F" w14:textId="2C8BAEFB" w:rsidR="0085747A" w:rsidRPr="00B169DF" w:rsidRDefault="0015553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ekonomii i finansów, polityki gospodarczej</w:t>
            </w:r>
          </w:p>
        </w:tc>
      </w:tr>
    </w:tbl>
    <w:p w14:paraId="2EB7463B" w14:textId="77777777" w:rsidR="00835240" w:rsidRDefault="00835240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3FDDBF" w14:textId="2474C506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18077EA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29337A4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6EB3C4C4" w14:textId="77777777" w:rsidTr="00923D7D">
        <w:tc>
          <w:tcPr>
            <w:tcW w:w="851" w:type="dxa"/>
            <w:vAlign w:val="center"/>
          </w:tcPr>
          <w:p w14:paraId="14CA8066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7AC793C" w14:textId="02681764" w:rsidR="0085747A" w:rsidRPr="00B169DF" w:rsidRDefault="005C61EB" w:rsidP="00DB589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Zapoznanie </w:t>
            </w:r>
            <w:r w:rsidR="00DB5898">
              <w:rPr>
                <w:rFonts w:ascii="Corbel" w:hAnsi="Corbel"/>
                <w:b w:val="0"/>
                <w:bCs/>
                <w:sz w:val="24"/>
                <w:szCs w:val="24"/>
              </w:rPr>
              <w:t>S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tudentów z wiedzą </w:t>
            </w:r>
            <w:r w:rsidRPr="008608A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związaną z kwestią osiągnięcia sukcesu przy ubieganiu się o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fundusze i </w:t>
            </w:r>
            <w:r w:rsidRPr="008608AA">
              <w:rPr>
                <w:rFonts w:ascii="Corbel" w:hAnsi="Corbel"/>
                <w:b w:val="0"/>
                <w:bCs/>
                <w:sz w:val="24"/>
                <w:szCs w:val="24"/>
              </w:rPr>
              <w:t>programy UE, identyfika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cji różnych rodzajów projektów</w:t>
            </w:r>
            <w:r w:rsidR="00DB5898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85747A" w:rsidRPr="00B169DF" w14:paraId="6B9E8D5D" w14:textId="77777777" w:rsidTr="00923D7D">
        <w:tc>
          <w:tcPr>
            <w:tcW w:w="851" w:type="dxa"/>
            <w:vAlign w:val="center"/>
          </w:tcPr>
          <w:p w14:paraId="01908878" w14:textId="682290E2" w:rsidR="0085747A" w:rsidRPr="00B169DF" w:rsidRDefault="0015553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20D02169" w14:textId="75FD8EAC" w:rsidR="0085747A" w:rsidRPr="00B169DF" w:rsidRDefault="005C61EB" w:rsidP="00DB589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608AA">
              <w:rPr>
                <w:rFonts w:ascii="Corbel" w:hAnsi="Corbel"/>
                <w:b w:val="0"/>
                <w:bCs/>
                <w:sz w:val="24"/>
                <w:szCs w:val="24"/>
              </w:rPr>
              <w:t>Wypracowanie umiejętności pracy w zespole, wsparcia eksperckiego podmiotów gospodarczych w zakresie ubiegania się o fundusze stru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kturalne i realizacji projektów</w:t>
            </w:r>
            <w:r w:rsidR="00DB5898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85747A" w:rsidRPr="00B169DF" w14:paraId="70B04956" w14:textId="77777777" w:rsidTr="00923D7D">
        <w:tc>
          <w:tcPr>
            <w:tcW w:w="851" w:type="dxa"/>
            <w:vAlign w:val="center"/>
          </w:tcPr>
          <w:p w14:paraId="3CA2146C" w14:textId="229570EA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155536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0F63732" w14:textId="1B5740F7" w:rsidR="0085747A" w:rsidRPr="00B169DF" w:rsidRDefault="005C61E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E2EAB">
              <w:rPr>
                <w:rFonts w:ascii="Corbel" w:hAnsi="Corbel"/>
                <w:b w:val="0"/>
                <w:bCs/>
                <w:sz w:val="24"/>
                <w:szCs w:val="24"/>
              </w:rPr>
              <w:t>Przygotowanie do pracy w instytucjach sektora publicznego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i prywatnego</w:t>
            </w:r>
            <w:r w:rsidR="00DB5898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</w:tbl>
    <w:p w14:paraId="35FA4FB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D119D6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6D91856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B169DF" w14:paraId="21046B51" w14:textId="77777777" w:rsidTr="0071620A">
        <w:tc>
          <w:tcPr>
            <w:tcW w:w="1701" w:type="dxa"/>
            <w:vAlign w:val="center"/>
          </w:tcPr>
          <w:p w14:paraId="21875CC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1002233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D2CF6C9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4ED7680B" w14:textId="77777777" w:rsidTr="005E6E85">
        <w:tc>
          <w:tcPr>
            <w:tcW w:w="1701" w:type="dxa"/>
          </w:tcPr>
          <w:p w14:paraId="4195C44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99817C3" w14:textId="7E212744" w:rsidR="0085747A" w:rsidRPr="005C61EB" w:rsidRDefault="005C61EB" w:rsidP="005C61EB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5C61EB">
              <w:rPr>
                <w:rFonts w:ascii="Corbel" w:hAnsi="Corbel"/>
                <w:sz w:val="24"/>
                <w:szCs w:val="24"/>
              </w:rPr>
              <w:t>Zna i rozumie istotę oraz zasady polityki spójności, rozpoznaje i wymienia fundusze i programy UE z wyjaśnieniem ich znaczenia dla sytuacji finansowej instytucji i podmiotów realnej sfery gospodarki, rozumie konieczność współdziałania różnych instytucji i podmiotów w tym  zakresie.</w:t>
            </w:r>
          </w:p>
        </w:tc>
        <w:tc>
          <w:tcPr>
            <w:tcW w:w="1873" w:type="dxa"/>
          </w:tcPr>
          <w:p w14:paraId="6FD752BA" w14:textId="77777777" w:rsidR="0085747A" w:rsidRDefault="005C61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1AEE38A9" w14:textId="77777777" w:rsidR="005C61EB" w:rsidRDefault="005C61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K_W_04</w:t>
            </w:r>
          </w:p>
          <w:p w14:paraId="4AD45540" w14:textId="766CAE71" w:rsidR="005C61EB" w:rsidRPr="00B169DF" w:rsidRDefault="005C61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5747A" w:rsidRPr="00B169DF" w14:paraId="2C9C1398" w14:textId="77777777" w:rsidTr="005E6E85">
        <w:tc>
          <w:tcPr>
            <w:tcW w:w="1701" w:type="dxa"/>
          </w:tcPr>
          <w:p w14:paraId="38BF482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D3F2DE6" w14:textId="1E4874FA" w:rsidR="0085747A" w:rsidRPr="0073308C" w:rsidRDefault="0073308C" w:rsidP="0073308C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73308C">
              <w:rPr>
                <w:rFonts w:ascii="Corbel" w:hAnsi="Corbel"/>
                <w:sz w:val="24"/>
                <w:szCs w:val="24"/>
              </w:rPr>
              <w:t>Potrafi identyfikować i interpretować zjawiska ekonomiczne, pozyskiwać i analizować dane empiryczne z zakresu doboru programów UE i pracować w zespołach przygotowujących projekty dofinansowywane ze środków UE</w:t>
            </w:r>
            <w:r>
              <w:rPr>
                <w:rFonts w:ascii="Corbel" w:hAnsi="Corbel"/>
                <w:sz w:val="24"/>
                <w:szCs w:val="24"/>
              </w:rPr>
              <w:t>, rekomendować odpowiednie rozwiązania</w:t>
            </w:r>
            <w:r w:rsidRPr="0073308C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6125C913" w14:textId="77777777" w:rsidR="0085747A" w:rsidRDefault="005C61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1BD09976" w14:textId="0A460171" w:rsidR="005C61EB" w:rsidRPr="00B169DF" w:rsidRDefault="005C61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85747A" w:rsidRPr="00B169DF" w14:paraId="66108F64" w14:textId="77777777" w:rsidTr="005E6E85">
        <w:tc>
          <w:tcPr>
            <w:tcW w:w="1701" w:type="dxa"/>
          </w:tcPr>
          <w:p w14:paraId="7AA86BE2" w14:textId="74A8F379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3308C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2A3FA9C0" w14:textId="504FF198" w:rsidR="0085747A" w:rsidRPr="0073308C" w:rsidRDefault="0073308C" w:rsidP="0073308C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3308C">
              <w:rPr>
                <w:rFonts w:ascii="Corbel" w:hAnsi="Corbel"/>
                <w:sz w:val="24"/>
                <w:szCs w:val="24"/>
              </w:rPr>
              <w:t xml:space="preserve">Jest gotów do uczestniczenia i realizacji projektów społeczno-gospodarczych oraz dostosowania się do zmian </w:t>
            </w:r>
            <w:r>
              <w:rPr>
                <w:rFonts w:ascii="Corbel" w:hAnsi="Corbel"/>
                <w:sz w:val="24"/>
                <w:szCs w:val="24"/>
              </w:rPr>
              <w:t>społeczno-</w:t>
            </w:r>
            <w:r w:rsidRPr="0073308C">
              <w:rPr>
                <w:rFonts w:ascii="Corbel" w:hAnsi="Corbel"/>
                <w:sz w:val="24"/>
                <w:szCs w:val="24"/>
              </w:rPr>
              <w:t>ekonomicznych.</w:t>
            </w:r>
          </w:p>
        </w:tc>
        <w:tc>
          <w:tcPr>
            <w:tcW w:w="1873" w:type="dxa"/>
          </w:tcPr>
          <w:p w14:paraId="07B1570A" w14:textId="77777777" w:rsidR="0085747A" w:rsidRDefault="005C61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14:paraId="675FECE9" w14:textId="6329B2AB" w:rsidR="005C61EB" w:rsidRPr="00B169DF" w:rsidRDefault="005C61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2459ECFC" w14:textId="6E5609E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C6D40F" w14:textId="77777777" w:rsidR="00DB5898" w:rsidRPr="00B169DF" w:rsidRDefault="00DB589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E54A7A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F66F65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C06825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96772D5" w14:textId="77777777" w:rsidTr="00500A80">
        <w:tc>
          <w:tcPr>
            <w:tcW w:w="9520" w:type="dxa"/>
          </w:tcPr>
          <w:p w14:paraId="10C3FA5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BF7495" w14:textId="77777777" w:rsidTr="00500A80">
        <w:tc>
          <w:tcPr>
            <w:tcW w:w="9520" w:type="dxa"/>
          </w:tcPr>
          <w:p w14:paraId="20AD3B0F" w14:textId="3E769A95" w:rsidR="0085747A" w:rsidRPr="00B169DF" w:rsidRDefault="008D4F5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67158">
              <w:rPr>
                <w:rFonts w:ascii="Corbel" w:hAnsi="Corbel"/>
                <w:sz w:val="24"/>
                <w:szCs w:val="24"/>
              </w:rPr>
              <w:t xml:space="preserve">Polityka </w:t>
            </w:r>
            <w:r>
              <w:rPr>
                <w:rFonts w:ascii="Corbel" w:hAnsi="Corbel"/>
                <w:sz w:val="24"/>
                <w:szCs w:val="24"/>
              </w:rPr>
              <w:t>przemian strukturalnych Unii Europejskiej</w:t>
            </w:r>
            <w:r w:rsidR="001E7AFC">
              <w:rPr>
                <w:rFonts w:ascii="Corbel" w:hAnsi="Corbel"/>
                <w:sz w:val="24"/>
                <w:szCs w:val="24"/>
              </w:rPr>
              <w:t xml:space="preserve"> oraz polityka spójności.</w:t>
            </w:r>
          </w:p>
        </w:tc>
      </w:tr>
      <w:tr w:rsidR="0085747A" w:rsidRPr="00B169DF" w14:paraId="5AB467BB" w14:textId="77777777" w:rsidTr="00500A80">
        <w:tc>
          <w:tcPr>
            <w:tcW w:w="9520" w:type="dxa"/>
          </w:tcPr>
          <w:p w14:paraId="3BE85291" w14:textId="03E8B792" w:rsidR="0085747A" w:rsidRPr="00B169DF" w:rsidRDefault="001E7AF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67158">
              <w:rPr>
                <w:rFonts w:ascii="Corbel" w:hAnsi="Corbel"/>
                <w:sz w:val="24"/>
                <w:szCs w:val="24"/>
              </w:rPr>
              <w:t>Fundusze strukturalne jako źródło finansowania rozwoju gospodarczego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E7AFC" w:rsidRPr="00B169DF" w14:paraId="7AAD6E95" w14:textId="77777777" w:rsidTr="00500A80">
        <w:tc>
          <w:tcPr>
            <w:tcW w:w="9520" w:type="dxa"/>
          </w:tcPr>
          <w:p w14:paraId="3CF76A15" w14:textId="6A784ADA" w:rsidR="001E7AFC" w:rsidRPr="00767158" w:rsidRDefault="001E7AF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67158">
              <w:rPr>
                <w:rFonts w:ascii="Corbel" w:hAnsi="Corbel"/>
                <w:sz w:val="24"/>
                <w:szCs w:val="24"/>
              </w:rPr>
              <w:t>Dokumenty programowe</w:t>
            </w:r>
            <w:r>
              <w:rPr>
                <w:rFonts w:ascii="Corbel" w:hAnsi="Corbel"/>
                <w:sz w:val="24"/>
                <w:szCs w:val="24"/>
              </w:rPr>
              <w:t xml:space="preserve"> – unijne i krajowe.</w:t>
            </w:r>
          </w:p>
        </w:tc>
      </w:tr>
      <w:tr w:rsidR="0085747A" w:rsidRPr="00B169DF" w14:paraId="4B8B1711" w14:textId="77777777" w:rsidTr="00500A80">
        <w:tc>
          <w:tcPr>
            <w:tcW w:w="9520" w:type="dxa"/>
          </w:tcPr>
          <w:p w14:paraId="55FC4FB8" w14:textId="2899466F" w:rsidR="0085747A" w:rsidRPr="00B169DF" w:rsidRDefault="001E7AFC" w:rsidP="001E7AF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67158">
              <w:rPr>
                <w:rFonts w:ascii="Corbel" w:hAnsi="Corbel"/>
                <w:sz w:val="24"/>
                <w:szCs w:val="24"/>
              </w:rPr>
              <w:t>Znaczenie pozostałych instrumentów finansowych w postaci funduszy w realizacji zadań społeczno-gospodarczych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E7AFC" w:rsidRPr="00B169DF" w14:paraId="37762752" w14:textId="77777777" w:rsidTr="00500A80">
        <w:tc>
          <w:tcPr>
            <w:tcW w:w="9520" w:type="dxa"/>
          </w:tcPr>
          <w:p w14:paraId="04C29260" w14:textId="184B1C77" w:rsidR="001E7AFC" w:rsidRPr="00B169DF" w:rsidRDefault="001E7AF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67158">
              <w:rPr>
                <w:rFonts w:ascii="Corbel" w:hAnsi="Corbel"/>
                <w:sz w:val="24"/>
                <w:szCs w:val="24"/>
              </w:rPr>
              <w:t>Programy Unii Europejskiej jako element polityki konkurencyjności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E7AFC" w:rsidRPr="00B169DF" w14:paraId="49A95037" w14:textId="77777777" w:rsidTr="00500A80">
        <w:tc>
          <w:tcPr>
            <w:tcW w:w="9520" w:type="dxa"/>
          </w:tcPr>
          <w:p w14:paraId="0C30DD60" w14:textId="79984A38" w:rsidR="001E7AFC" w:rsidRPr="00B169DF" w:rsidRDefault="00500A8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E</w:t>
            </w:r>
            <w:r w:rsidRPr="00767158">
              <w:rPr>
                <w:rFonts w:ascii="Corbel" w:hAnsi="Corbel"/>
                <w:bCs/>
                <w:sz w:val="24"/>
                <w:szCs w:val="24"/>
              </w:rPr>
              <w:t>konomiczno-finansowe efekty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wdrażania projektów dla samorządów i przedsiębiorstw.</w:t>
            </w:r>
          </w:p>
        </w:tc>
      </w:tr>
    </w:tbl>
    <w:p w14:paraId="7641DDC7" w14:textId="77777777" w:rsidR="00DB5898" w:rsidRPr="00B169DF" w:rsidRDefault="00DB589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640ED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69A8AB3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A6EBFC6" w14:textId="77777777" w:rsidTr="00923D7D">
        <w:tc>
          <w:tcPr>
            <w:tcW w:w="9639" w:type="dxa"/>
          </w:tcPr>
          <w:p w14:paraId="01C7D623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2196309C" w14:textId="77777777" w:rsidTr="00923D7D">
        <w:tc>
          <w:tcPr>
            <w:tcW w:w="9639" w:type="dxa"/>
          </w:tcPr>
          <w:p w14:paraId="35BFFE93" w14:textId="4A79BBDC" w:rsidR="0085747A" w:rsidRPr="00B169DF" w:rsidRDefault="001E7A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67158">
              <w:rPr>
                <w:rFonts w:ascii="Corbel" w:hAnsi="Corbel"/>
                <w:bCs/>
                <w:sz w:val="24"/>
                <w:szCs w:val="24"/>
              </w:rPr>
              <w:t xml:space="preserve">Wieloaspektowa analiza opracowywania i wdrażania </w:t>
            </w:r>
            <w:r>
              <w:rPr>
                <w:rFonts w:ascii="Corbel" w:hAnsi="Corbel"/>
                <w:bCs/>
                <w:sz w:val="24"/>
                <w:szCs w:val="24"/>
              </w:rPr>
              <w:t>Programów Regionalnych.</w:t>
            </w:r>
          </w:p>
        </w:tc>
      </w:tr>
      <w:tr w:rsidR="0085747A" w:rsidRPr="00B169DF" w14:paraId="6555D6E2" w14:textId="77777777" w:rsidTr="00923D7D">
        <w:tc>
          <w:tcPr>
            <w:tcW w:w="9639" w:type="dxa"/>
          </w:tcPr>
          <w:p w14:paraId="19D39708" w14:textId="2539277A" w:rsidR="0085747A" w:rsidRPr="00B169DF" w:rsidRDefault="001E7A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Zakres i sposób finansowania Zintegrowanych Inwestycji Terytorialnych (ZIT-ów) i </w:t>
            </w:r>
            <w:r w:rsidRPr="00767158">
              <w:rPr>
                <w:rFonts w:ascii="Corbel" w:hAnsi="Corbel"/>
                <w:sz w:val="24"/>
                <w:szCs w:val="24"/>
              </w:rPr>
              <w:t>R</w:t>
            </w:r>
            <w:r>
              <w:rPr>
                <w:rFonts w:ascii="Corbel" w:hAnsi="Corbel"/>
                <w:sz w:val="24"/>
                <w:szCs w:val="24"/>
              </w:rPr>
              <w:t>egionalnych Obszarów Funkcjonalnych (R</w:t>
            </w:r>
            <w:r w:rsidRPr="00767158">
              <w:rPr>
                <w:rFonts w:ascii="Corbel" w:hAnsi="Corbel"/>
                <w:sz w:val="24"/>
                <w:szCs w:val="24"/>
              </w:rPr>
              <w:t>OF-ów</w:t>
            </w:r>
            <w:r>
              <w:rPr>
                <w:rFonts w:ascii="Corbel" w:hAnsi="Corbel"/>
                <w:sz w:val="24"/>
                <w:szCs w:val="24"/>
              </w:rPr>
              <w:t>) - case study.</w:t>
            </w:r>
          </w:p>
        </w:tc>
      </w:tr>
      <w:tr w:rsidR="00500A80" w:rsidRPr="00B169DF" w14:paraId="4C1048DE" w14:textId="77777777" w:rsidTr="00923D7D">
        <w:tc>
          <w:tcPr>
            <w:tcW w:w="9639" w:type="dxa"/>
          </w:tcPr>
          <w:p w14:paraId="0C2D9741" w14:textId="7E109DD8" w:rsidR="00500A80" w:rsidRDefault="00500A8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Inteligentne Specjalizacje – krajowe i regionalne – przykłady i znaczenie z praktyki.</w:t>
            </w:r>
          </w:p>
        </w:tc>
      </w:tr>
      <w:tr w:rsidR="0085747A" w:rsidRPr="00B169DF" w14:paraId="08FD7371" w14:textId="77777777" w:rsidTr="00923D7D">
        <w:tc>
          <w:tcPr>
            <w:tcW w:w="9639" w:type="dxa"/>
          </w:tcPr>
          <w:p w14:paraId="29219929" w14:textId="7A7A6B81" w:rsidR="0085747A" w:rsidRPr="00B169DF" w:rsidRDefault="001E7A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Nowy finansowy instrument terytorialny, RLKS, LEADER, LGD, LSR – efekty w realizacji projektów</w:t>
            </w:r>
            <w:r w:rsidR="00500A80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Cs/>
                <w:sz w:val="24"/>
                <w:szCs w:val="24"/>
              </w:rPr>
              <w:t>z praktyki gospodarczej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E7AFC" w:rsidRPr="00B169DF" w14:paraId="67F0F21D" w14:textId="77777777" w:rsidTr="00923D7D">
        <w:tc>
          <w:tcPr>
            <w:tcW w:w="9639" w:type="dxa"/>
          </w:tcPr>
          <w:p w14:paraId="36514C82" w14:textId="3A4CD8C9" w:rsidR="001E7AFC" w:rsidRPr="00B169DF" w:rsidRDefault="00500A8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Możliwości i efekty </w:t>
            </w:r>
            <w:r w:rsidRPr="00767158">
              <w:rPr>
                <w:rFonts w:ascii="Corbel" w:hAnsi="Corbel"/>
                <w:bCs/>
                <w:sz w:val="24"/>
                <w:szCs w:val="24"/>
              </w:rPr>
              <w:t>wsparcia finansowego podmiotów gospodarczych sektora publicznego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i prywatnego </w:t>
            </w:r>
            <w:r w:rsidRPr="00767158">
              <w:rPr>
                <w:rFonts w:ascii="Corbel" w:hAnsi="Corbel"/>
                <w:bCs/>
                <w:sz w:val="24"/>
                <w:szCs w:val="24"/>
              </w:rPr>
              <w:t>w latach</w:t>
            </w:r>
            <w:r w:rsidRPr="0076715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67158">
              <w:rPr>
                <w:rFonts w:ascii="Corbel" w:hAnsi="Corbel"/>
                <w:bCs/>
                <w:sz w:val="24"/>
                <w:szCs w:val="24"/>
              </w:rPr>
              <w:t>20</w:t>
            </w:r>
            <w:r>
              <w:rPr>
                <w:rFonts w:ascii="Corbel" w:hAnsi="Corbel"/>
                <w:bCs/>
                <w:sz w:val="24"/>
                <w:szCs w:val="24"/>
              </w:rPr>
              <w:t>21</w:t>
            </w:r>
            <w:r w:rsidRPr="00767158">
              <w:rPr>
                <w:rFonts w:ascii="Corbel" w:hAnsi="Corbel"/>
                <w:bCs/>
                <w:sz w:val="24"/>
                <w:szCs w:val="24"/>
              </w:rPr>
              <w:t>-20</w:t>
            </w:r>
            <w:r>
              <w:rPr>
                <w:rFonts w:ascii="Corbel" w:hAnsi="Corbel"/>
                <w:bCs/>
                <w:sz w:val="24"/>
                <w:szCs w:val="24"/>
              </w:rPr>
              <w:t>27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E7AFC" w:rsidRPr="00B169DF" w14:paraId="0C842AB2" w14:textId="77777777" w:rsidTr="00923D7D">
        <w:tc>
          <w:tcPr>
            <w:tcW w:w="9639" w:type="dxa"/>
          </w:tcPr>
          <w:p w14:paraId="2185290A" w14:textId="48BD5431" w:rsidR="001E7AFC" w:rsidRPr="00B169DF" w:rsidRDefault="00500A8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Znaczenie sztucznej inteligencji (AI) w przygotowaniu i realizacji projektów.</w:t>
            </w:r>
          </w:p>
        </w:tc>
      </w:tr>
    </w:tbl>
    <w:p w14:paraId="7E427CB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B7109B" w14:textId="15519830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764814BE" w14:textId="77777777" w:rsidR="00500A80" w:rsidRPr="00B169DF" w:rsidRDefault="00500A8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2504F708" w14:textId="57E60CE2" w:rsidR="0085747A" w:rsidRDefault="00500A8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problemowy, prezentacje multimedialne i filmy tematyczne.</w:t>
      </w:r>
    </w:p>
    <w:p w14:paraId="2F892207" w14:textId="77777777" w:rsidR="00DB5898" w:rsidRDefault="00DB589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8FAE20" w14:textId="51515D2E" w:rsidR="00500A80" w:rsidRPr="00500A80" w:rsidRDefault="00500A80" w:rsidP="00500A80">
      <w:pPr>
        <w:spacing w:after="0" w:line="240" w:lineRule="auto"/>
        <w:jc w:val="both"/>
        <w:rPr>
          <w:rFonts w:ascii="Corbel" w:hAnsi="Corbel"/>
          <w:smallCaps/>
          <w:sz w:val="24"/>
          <w:szCs w:val="24"/>
        </w:rPr>
      </w:pPr>
      <w:r w:rsidRPr="00500A80">
        <w:rPr>
          <w:rFonts w:ascii="Corbel" w:hAnsi="Corbel"/>
          <w:sz w:val="24"/>
          <w:szCs w:val="24"/>
        </w:rPr>
        <w:t xml:space="preserve">Ćwiczenia: prezentacja multimedialna, filmy tematyczne, analiza studium przypadku, praca w kilkuosobowych grupach połączona z dyskusją i przedstawieniem rozwiązania problemu analizowanego w pracy zespołowej, metoda </w:t>
      </w:r>
      <w:r>
        <w:rPr>
          <w:rFonts w:ascii="Corbel" w:hAnsi="Corbel"/>
          <w:sz w:val="24"/>
          <w:szCs w:val="24"/>
        </w:rPr>
        <w:t xml:space="preserve">trójkąta, drzewka decyzyjnego i </w:t>
      </w:r>
      <w:r w:rsidRPr="00500A80">
        <w:rPr>
          <w:rFonts w:ascii="Corbel" w:hAnsi="Corbel"/>
          <w:sz w:val="24"/>
          <w:szCs w:val="24"/>
        </w:rPr>
        <w:t>projektów.</w:t>
      </w:r>
    </w:p>
    <w:p w14:paraId="5F64BA9B" w14:textId="72635863" w:rsidR="00E960BB" w:rsidRPr="00B169DF" w:rsidRDefault="00E960BB" w:rsidP="00500A80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</w:p>
    <w:p w14:paraId="3657A83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BDE4DDB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5DA3A5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755BF00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5954"/>
        <w:gridCol w:w="1836"/>
      </w:tblGrid>
      <w:tr w:rsidR="0085747A" w:rsidRPr="00B169DF" w14:paraId="6A5E39E9" w14:textId="77777777" w:rsidTr="00DB5898">
        <w:tc>
          <w:tcPr>
            <w:tcW w:w="1730" w:type="dxa"/>
            <w:vAlign w:val="center"/>
          </w:tcPr>
          <w:p w14:paraId="6313CC0D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954" w:type="dxa"/>
            <w:vAlign w:val="center"/>
          </w:tcPr>
          <w:p w14:paraId="0987FFA5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167062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836" w:type="dxa"/>
            <w:vAlign w:val="center"/>
          </w:tcPr>
          <w:p w14:paraId="2863DC43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A05C4D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329200B8" w14:textId="77777777" w:rsidTr="00DB5898">
        <w:tc>
          <w:tcPr>
            <w:tcW w:w="1730" w:type="dxa"/>
          </w:tcPr>
          <w:p w14:paraId="3BE0818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954" w:type="dxa"/>
          </w:tcPr>
          <w:p w14:paraId="2ED4EDE2" w14:textId="2E063C39" w:rsidR="0085747A" w:rsidRPr="00D81BE4" w:rsidRDefault="00D81BE4" w:rsidP="00D81B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kolokwium zaliczeniowe, prezentacja</w:t>
            </w:r>
          </w:p>
        </w:tc>
        <w:tc>
          <w:tcPr>
            <w:tcW w:w="1836" w:type="dxa"/>
          </w:tcPr>
          <w:p w14:paraId="39B6BD89" w14:textId="20FB21DC" w:rsidR="0085747A" w:rsidRPr="00D81BE4" w:rsidRDefault="00D81BE4" w:rsidP="00D81B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85747A" w:rsidRPr="00B169DF" w14:paraId="0264AF5B" w14:textId="77777777" w:rsidTr="00DB5898">
        <w:tc>
          <w:tcPr>
            <w:tcW w:w="1730" w:type="dxa"/>
          </w:tcPr>
          <w:p w14:paraId="2632656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954" w:type="dxa"/>
          </w:tcPr>
          <w:p w14:paraId="766973CA" w14:textId="38C4DDDC" w:rsidR="0085747A" w:rsidRPr="00D81BE4" w:rsidRDefault="00D81BE4" w:rsidP="00D81B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aktywność w ocenie problemu</w:t>
            </w:r>
          </w:p>
        </w:tc>
        <w:tc>
          <w:tcPr>
            <w:tcW w:w="1836" w:type="dxa"/>
          </w:tcPr>
          <w:p w14:paraId="468BF5E2" w14:textId="2057AD04" w:rsidR="0085747A" w:rsidRPr="00D81BE4" w:rsidRDefault="00D81BE4" w:rsidP="00D81B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D81BE4" w:rsidRPr="00B169DF" w14:paraId="4FFD8902" w14:textId="77777777" w:rsidTr="00DB5898">
        <w:tc>
          <w:tcPr>
            <w:tcW w:w="1730" w:type="dxa"/>
          </w:tcPr>
          <w:p w14:paraId="5ABAD263" w14:textId="560CECF7" w:rsidR="00D81BE4" w:rsidRPr="00B169DF" w:rsidRDefault="00D81BE4" w:rsidP="00D81B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954" w:type="dxa"/>
          </w:tcPr>
          <w:p w14:paraId="4C261860" w14:textId="23D955BD" w:rsidR="00D81BE4" w:rsidRPr="00D81BE4" w:rsidRDefault="00D81BE4" w:rsidP="00D81B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Pr="00D81BE4">
              <w:rPr>
                <w:rFonts w:ascii="Corbel" w:hAnsi="Corbel"/>
                <w:sz w:val="24"/>
                <w:szCs w:val="24"/>
              </w:rPr>
              <w:t>bserwacja postawy i ocena prezentowanego stanowiska</w:t>
            </w:r>
          </w:p>
        </w:tc>
        <w:tc>
          <w:tcPr>
            <w:tcW w:w="1836" w:type="dxa"/>
          </w:tcPr>
          <w:p w14:paraId="6C81F0BE" w14:textId="29BDDA93" w:rsidR="00D81BE4" w:rsidRPr="00D81BE4" w:rsidRDefault="00D81BE4" w:rsidP="00D81B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6BA7D7C6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0DBD19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71C1D5C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DD4683F" w14:textId="77777777" w:rsidTr="00923D7D">
        <w:tc>
          <w:tcPr>
            <w:tcW w:w="9670" w:type="dxa"/>
          </w:tcPr>
          <w:p w14:paraId="49460256" w14:textId="2F3E1AFA" w:rsidR="0085747A" w:rsidRPr="00B169DF" w:rsidRDefault="00D81BE4" w:rsidP="00D81BE4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Zaliczenie przedmiotu na podstawie – pozytywnej oceny z kolokwium zaliczeniowego (50% prawidłowych odpowiedzi) oraz przygotowania i zaprezentowania podczas zajęć prezentacji lub studium przypadku, aktywność w pracy zespołowej podczas ćwiczeń.</w:t>
            </w:r>
          </w:p>
        </w:tc>
      </w:tr>
    </w:tbl>
    <w:p w14:paraId="78B00BE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C5A704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A4EEE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21822AA9" w14:textId="77777777" w:rsidTr="003E1941">
        <w:tc>
          <w:tcPr>
            <w:tcW w:w="4962" w:type="dxa"/>
            <w:vAlign w:val="center"/>
          </w:tcPr>
          <w:p w14:paraId="3B6F46A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6F64A0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4C8E3AB1" w14:textId="77777777" w:rsidTr="00923D7D">
        <w:tc>
          <w:tcPr>
            <w:tcW w:w="4962" w:type="dxa"/>
          </w:tcPr>
          <w:p w14:paraId="19AB5982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D9587F9" w14:textId="11ACB32F" w:rsidR="0085747A" w:rsidRPr="00B169DF" w:rsidRDefault="00D81BE4" w:rsidP="00150D7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249BF850" w14:textId="77777777" w:rsidTr="00923D7D">
        <w:tc>
          <w:tcPr>
            <w:tcW w:w="4962" w:type="dxa"/>
          </w:tcPr>
          <w:p w14:paraId="076E6CF9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25749AD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9B234AF" w14:textId="2962D73C" w:rsidR="00C61DC5" w:rsidRPr="00B169DF" w:rsidRDefault="00D81BE4" w:rsidP="00150D7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B169DF" w14:paraId="25FF0AAB" w14:textId="77777777" w:rsidTr="00923D7D">
        <w:tc>
          <w:tcPr>
            <w:tcW w:w="4962" w:type="dxa"/>
          </w:tcPr>
          <w:p w14:paraId="0F5607CB" w14:textId="0E575FC8" w:rsidR="00C61DC5" w:rsidRPr="00B169DF" w:rsidRDefault="00C61DC5" w:rsidP="00D81B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D81BE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275A31A" w14:textId="49647489" w:rsidR="00C61DC5" w:rsidRPr="00B169DF" w:rsidRDefault="00D81BE4" w:rsidP="00150D7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42</w:t>
            </w:r>
          </w:p>
        </w:tc>
      </w:tr>
      <w:tr w:rsidR="0085747A" w:rsidRPr="00B169DF" w14:paraId="1E17B412" w14:textId="77777777" w:rsidTr="00923D7D">
        <w:tc>
          <w:tcPr>
            <w:tcW w:w="4962" w:type="dxa"/>
          </w:tcPr>
          <w:p w14:paraId="4448FD17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223352" w14:textId="52731274" w:rsidR="0085747A" w:rsidRPr="00B169DF" w:rsidRDefault="00D81BE4" w:rsidP="00150D7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3833D24B" w14:textId="77777777" w:rsidTr="00923D7D">
        <w:tc>
          <w:tcPr>
            <w:tcW w:w="4962" w:type="dxa"/>
          </w:tcPr>
          <w:p w14:paraId="0E63E3DE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9298082" w14:textId="417C60CE" w:rsidR="0085747A" w:rsidRPr="00B169DF" w:rsidRDefault="00D81BE4" w:rsidP="00150D7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71763A2" w14:textId="0D3AEE7D" w:rsidR="0085747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8DBE018" w14:textId="1630B26B" w:rsidR="00DB5898" w:rsidRDefault="00DB5898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6539611A" w14:textId="77777777" w:rsidR="00DB5898" w:rsidRPr="00B169DF" w:rsidRDefault="00DB5898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5CA1156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2ABFF7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5D2CE8A5" w14:textId="77777777" w:rsidTr="0071620A">
        <w:trPr>
          <w:trHeight w:val="397"/>
        </w:trPr>
        <w:tc>
          <w:tcPr>
            <w:tcW w:w="3544" w:type="dxa"/>
          </w:tcPr>
          <w:p w14:paraId="2197063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9D5E131" w14:textId="465D1813" w:rsidR="0085747A" w:rsidRPr="00B169DF" w:rsidRDefault="00425792" w:rsidP="008352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D0F496" w14:textId="77777777" w:rsidTr="0071620A">
        <w:trPr>
          <w:trHeight w:val="397"/>
        </w:trPr>
        <w:tc>
          <w:tcPr>
            <w:tcW w:w="3544" w:type="dxa"/>
          </w:tcPr>
          <w:p w14:paraId="1EE5E5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4A5E862" w14:textId="7C71748E" w:rsidR="0085747A" w:rsidRPr="00B169DF" w:rsidRDefault="00425792" w:rsidP="008352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A43D112" w14:textId="654EFF0E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29BA969" w14:textId="77777777" w:rsidR="00DB5898" w:rsidRPr="00B169DF" w:rsidRDefault="00DB589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B86A51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7BD389E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26A369BE" w14:textId="77777777" w:rsidTr="0071620A">
        <w:trPr>
          <w:trHeight w:val="397"/>
        </w:trPr>
        <w:tc>
          <w:tcPr>
            <w:tcW w:w="7513" w:type="dxa"/>
          </w:tcPr>
          <w:p w14:paraId="3D4221B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348FF44" w14:textId="101EDCD6" w:rsidR="00184318" w:rsidRPr="00734988" w:rsidRDefault="001B0B78" w:rsidP="001434F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GB"/>
              </w:rPr>
            </w:pPr>
            <w:r w:rsidRPr="001B0B78">
              <w:rPr>
                <w:rFonts w:ascii="Corbel" w:hAnsi="Corbel"/>
                <w:sz w:val="24"/>
                <w:szCs w:val="24"/>
              </w:rPr>
              <w:t xml:space="preserve">1. </w:t>
            </w:r>
            <w:r w:rsidR="00425C9F" w:rsidRPr="001B0B78">
              <w:rPr>
                <w:rFonts w:ascii="Corbel" w:hAnsi="Corbel"/>
                <w:sz w:val="24"/>
                <w:szCs w:val="24"/>
              </w:rPr>
              <w:t>Harasimowicz A.</w:t>
            </w:r>
            <w:r w:rsidR="00425C9F" w:rsidRPr="001434F2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="00425C9F" w:rsidRPr="001434F2">
              <w:rPr>
                <w:rFonts w:ascii="Corbel" w:hAnsi="Corbel"/>
                <w:sz w:val="24"/>
                <w:szCs w:val="24"/>
              </w:rPr>
              <w:t xml:space="preserve">Fundusze pomocowe UE – fundusze strukturalne i fundusz spójności, Wyd. </w:t>
            </w:r>
            <w:r w:rsidR="00425C9F" w:rsidRPr="00734988">
              <w:rPr>
                <w:rFonts w:ascii="Corbel" w:hAnsi="Corbel"/>
                <w:sz w:val="24"/>
                <w:szCs w:val="24"/>
                <w:lang w:val="en-GB"/>
              </w:rPr>
              <w:t>Oficyna Wydawnicza Politechniki Białostockiej, Białystok 2022</w:t>
            </w:r>
          </w:p>
          <w:p w14:paraId="1BCF19F2" w14:textId="57984E20" w:rsidR="001434F2" w:rsidRPr="00734988" w:rsidRDefault="001B0B78" w:rsidP="001434F2">
            <w:pPr>
              <w:spacing w:after="0" w:line="240" w:lineRule="auto"/>
              <w:rPr>
                <w:rFonts w:ascii="Corbel" w:hAnsi="Corbel"/>
                <w:sz w:val="24"/>
                <w:szCs w:val="24"/>
                <w:shd w:val="clear" w:color="auto" w:fill="FFFFFF"/>
                <w:lang w:val="en-GB"/>
              </w:rPr>
            </w:pPr>
            <w:r w:rsidRPr="00734988">
              <w:rPr>
                <w:rFonts w:ascii="Corbel" w:hAnsi="Corbel"/>
                <w:bCs/>
                <w:sz w:val="24"/>
                <w:szCs w:val="24"/>
                <w:lang w:val="en-GB"/>
              </w:rPr>
              <w:t xml:space="preserve">2. </w:t>
            </w:r>
            <w:r w:rsidR="001434F2" w:rsidRPr="00734988">
              <w:rPr>
                <w:rFonts w:ascii="Corbel" w:hAnsi="Corbel"/>
                <w:bCs/>
                <w:sz w:val="24"/>
                <w:szCs w:val="24"/>
                <w:lang w:val="en-GB"/>
              </w:rPr>
              <w:t>Miś T.</w:t>
            </w:r>
            <w:r w:rsidR="001434F2" w:rsidRPr="00734988">
              <w:rPr>
                <w:rFonts w:ascii="Corbel" w:hAnsi="Corbel"/>
                <w:sz w:val="24"/>
                <w:szCs w:val="24"/>
                <w:lang w:val="en-GB"/>
              </w:rPr>
              <w:t xml:space="preserve"> 2025, Smart specialisations as factors of innovation development in the regions of Eastern Poland, Scientific Papers of Silesian University of Technology, Organization and Management, No. 220, pp. 37-48, </w:t>
            </w:r>
            <w:r w:rsidR="001434F2" w:rsidRPr="00734988">
              <w:rPr>
                <w:rFonts w:ascii="Corbel" w:hAnsi="Corbel"/>
                <w:sz w:val="24"/>
                <w:szCs w:val="24"/>
                <w:shd w:val="clear" w:color="auto" w:fill="FFFFFF"/>
                <w:lang w:val="en-GB"/>
              </w:rPr>
              <w:t xml:space="preserve">DOI: </w:t>
            </w:r>
            <w:hyperlink r:id="rId8" w:history="1">
              <w:r w:rsidR="0007796E" w:rsidRPr="00734988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  <w:shd w:val="clear" w:color="auto" w:fill="FFFFFF"/>
                  <w:lang w:val="en-GB"/>
                </w:rPr>
                <w:t>http://dx.doi.org/10.29119/1641-3466.2025.220.3</w:t>
              </w:r>
            </w:hyperlink>
          </w:p>
          <w:p w14:paraId="65F223F6" w14:textId="63529F43" w:rsidR="0007796E" w:rsidRPr="00F17F08" w:rsidRDefault="001B0B78" w:rsidP="001434F2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1B0B78">
              <w:rPr>
                <w:rFonts w:ascii="Corbel" w:hAnsi="Corbel"/>
                <w:sz w:val="24"/>
                <w:szCs w:val="24"/>
              </w:rPr>
              <w:t xml:space="preserve">3. </w:t>
            </w:r>
            <w:r w:rsidR="0007796E" w:rsidRPr="001B0B78">
              <w:rPr>
                <w:rFonts w:ascii="Corbel" w:hAnsi="Corbel"/>
                <w:sz w:val="24"/>
                <w:szCs w:val="24"/>
              </w:rPr>
              <w:t>Mucha-Leszko B., Kawecka-Wyrzykowska E. (red. nauk.)</w:t>
            </w:r>
            <w:r w:rsidR="0007796E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="0007796E">
              <w:rPr>
                <w:rFonts w:ascii="Corbel" w:hAnsi="Corbel"/>
                <w:bCs/>
                <w:sz w:val="24"/>
                <w:szCs w:val="24"/>
              </w:rPr>
              <w:t>Integracja europejska w teorii i praktyce. Korzyści i wyzwania członkostwa Polski w UE, PWE Warszawa 2025.</w:t>
            </w:r>
          </w:p>
          <w:p w14:paraId="7D5E5302" w14:textId="503C5FA7" w:rsidR="0088380F" w:rsidRPr="001434F2" w:rsidRDefault="001B0B78" w:rsidP="007F3F29">
            <w:pPr>
              <w:spacing w:after="0" w:line="240" w:lineRule="auto"/>
              <w:rPr>
                <w:rFonts w:ascii="Corbel" w:hAnsi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r w:rsidR="001434F2" w:rsidRPr="001434F2">
              <w:rPr>
                <w:rFonts w:ascii="Corbel" w:hAnsi="Corbel"/>
                <w:sz w:val="24"/>
                <w:szCs w:val="24"/>
              </w:rPr>
              <w:t>Raport Menedżerski Sztuczna inteligencja w biznesie i zarządzaniu 2025.</w:t>
            </w:r>
          </w:p>
        </w:tc>
      </w:tr>
      <w:tr w:rsidR="0085747A" w:rsidRPr="00B169DF" w14:paraId="67EDE77B" w14:textId="77777777" w:rsidTr="0071620A">
        <w:trPr>
          <w:trHeight w:val="397"/>
        </w:trPr>
        <w:tc>
          <w:tcPr>
            <w:tcW w:w="7513" w:type="dxa"/>
          </w:tcPr>
          <w:p w14:paraId="7E646714" w14:textId="4964D8A3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CD7C619" w14:textId="771F8BF3" w:rsidR="00AD48BA" w:rsidRDefault="001B0B78" w:rsidP="00AD48B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="00AD48BA" w:rsidRPr="001B0B78">
              <w:rPr>
                <w:rFonts w:ascii="Corbel" w:hAnsi="Corbel"/>
                <w:b w:val="0"/>
                <w:smallCaps w:val="0"/>
                <w:szCs w:val="24"/>
              </w:rPr>
              <w:t>Miś T. Pamuła T. (red.)</w:t>
            </w:r>
            <w:r w:rsidR="00AD48BA" w:rsidRPr="00AD48BA">
              <w:rPr>
                <w:rFonts w:ascii="Corbel" w:hAnsi="Corbel"/>
                <w:b w:val="0"/>
                <w:smallCaps w:val="0"/>
                <w:szCs w:val="24"/>
              </w:rPr>
              <w:t xml:space="preserve"> Fundusze UE jako czynnik poprawy konkurencyjności i jakości życia na obszarach wiejskich Podkarpacia, Wyd. FOSZE Rzeszów 2016</w:t>
            </w:r>
            <w:r w:rsidR="00AD48B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EBE0E7B" w14:textId="436A76E9" w:rsidR="007F3F29" w:rsidRDefault="001B0B78" w:rsidP="00AD48B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2. </w:t>
            </w:r>
            <w:r w:rsidR="007F3F29" w:rsidRPr="001B0B78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Woźniak M.</w:t>
            </w:r>
            <w:r w:rsidR="007F3F29">
              <w:rPr>
                <w:rFonts w:ascii="Corbel" w:hAnsi="Corbel"/>
                <w:smallCaps w:val="0"/>
                <w:color w:val="000000"/>
                <w:szCs w:val="24"/>
              </w:rPr>
              <w:t xml:space="preserve"> </w:t>
            </w:r>
            <w:r w:rsidR="007F3F29" w:rsidRPr="007F3F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Metodyka ewaluacji wsparcia publicznego</w:t>
            </w:r>
            <w:r w:rsidR="007F3F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dla małych i średnich przedsiębiorstw, PWE Warszawa 2025.</w:t>
            </w:r>
          </w:p>
          <w:p w14:paraId="661C54CB" w14:textId="5D59E1A5" w:rsidR="001434F2" w:rsidRPr="007A7535" w:rsidRDefault="00A83E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Raport Ministerstwa Funduszy i Polityki Regionalnej, Warszawa 2025.</w:t>
            </w:r>
          </w:p>
        </w:tc>
      </w:tr>
    </w:tbl>
    <w:p w14:paraId="2CD63D91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049C06" w14:textId="48BED525" w:rsidR="0085747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03C887" w14:textId="77777777" w:rsidR="00DB5898" w:rsidRPr="00B169DF" w:rsidRDefault="00DB589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E25C6E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3C9F1" w14:textId="77777777" w:rsidR="00BC6A11" w:rsidRDefault="00BC6A11" w:rsidP="00C16ABF">
      <w:pPr>
        <w:spacing w:after="0" w:line="240" w:lineRule="auto"/>
      </w:pPr>
      <w:r>
        <w:separator/>
      </w:r>
    </w:p>
  </w:endnote>
  <w:endnote w:type="continuationSeparator" w:id="0">
    <w:p w14:paraId="3B7EDFB1" w14:textId="77777777" w:rsidR="00BC6A11" w:rsidRDefault="00BC6A1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59B68" w14:textId="77777777" w:rsidR="00BC6A11" w:rsidRDefault="00BC6A11" w:rsidP="00C16ABF">
      <w:pPr>
        <w:spacing w:after="0" w:line="240" w:lineRule="auto"/>
      </w:pPr>
      <w:r>
        <w:separator/>
      </w:r>
    </w:p>
  </w:footnote>
  <w:footnote w:type="continuationSeparator" w:id="0">
    <w:p w14:paraId="32CCC461" w14:textId="77777777" w:rsidR="00BC6A11" w:rsidRDefault="00BC6A11" w:rsidP="00C16ABF">
      <w:pPr>
        <w:spacing w:after="0" w:line="240" w:lineRule="auto"/>
      </w:pPr>
      <w:r>
        <w:continuationSeparator/>
      </w:r>
    </w:p>
  </w:footnote>
  <w:footnote w:id="1">
    <w:p w14:paraId="1DA4060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69409B"/>
    <w:multiLevelType w:val="hybridMultilevel"/>
    <w:tmpl w:val="73B44796"/>
    <w:lvl w:ilvl="0" w:tplc="9B7438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8E3C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B12D67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DDEAA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F40C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72C4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EA95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62A2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3D2B3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87464893">
    <w:abstractNumId w:val="0"/>
  </w:num>
  <w:num w:numId="2" w16cid:durableId="54987821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3A8C"/>
    <w:rsid w:val="000048FD"/>
    <w:rsid w:val="000077B4"/>
    <w:rsid w:val="00015B8F"/>
    <w:rsid w:val="00022ECE"/>
    <w:rsid w:val="00027720"/>
    <w:rsid w:val="00042A51"/>
    <w:rsid w:val="00042D2E"/>
    <w:rsid w:val="00044C82"/>
    <w:rsid w:val="00070ED6"/>
    <w:rsid w:val="000742DC"/>
    <w:rsid w:val="0007796E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017F"/>
    <w:rsid w:val="000D04B0"/>
    <w:rsid w:val="000F1C57"/>
    <w:rsid w:val="000F5615"/>
    <w:rsid w:val="001045A1"/>
    <w:rsid w:val="00124BFF"/>
    <w:rsid w:val="0012560E"/>
    <w:rsid w:val="00127108"/>
    <w:rsid w:val="00134B13"/>
    <w:rsid w:val="001434F2"/>
    <w:rsid w:val="00146BC0"/>
    <w:rsid w:val="00150D7E"/>
    <w:rsid w:val="00153C41"/>
    <w:rsid w:val="00154381"/>
    <w:rsid w:val="00155536"/>
    <w:rsid w:val="001640A7"/>
    <w:rsid w:val="00164FA7"/>
    <w:rsid w:val="00166A03"/>
    <w:rsid w:val="001718A7"/>
    <w:rsid w:val="001737CF"/>
    <w:rsid w:val="00176083"/>
    <w:rsid w:val="00177F09"/>
    <w:rsid w:val="00184318"/>
    <w:rsid w:val="0018530D"/>
    <w:rsid w:val="00192F37"/>
    <w:rsid w:val="001A70D2"/>
    <w:rsid w:val="001B0B78"/>
    <w:rsid w:val="001D657B"/>
    <w:rsid w:val="001D7B54"/>
    <w:rsid w:val="001E0209"/>
    <w:rsid w:val="001E7AFC"/>
    <w:rsid w:val="001F2CA2"/>
    <w:rsid w:val="00202049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3F5C84"/>
    <w:rsid w:val="00414E3C"/>
    <w:rsid w:val="0042244A"/>
    <w:rsid w:val="00425792"/>
    <w:rsid w:val="00425C9F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2027"/>
    <w:rsid w:val="004968E2"/>
    <w:rsid w:val="004A3EEA"/>
    <w:rsid w:val="004A4D1F"/>
    <w:rsid w:val="004B3F0E"/>
    <w:rsid w:val="004D31C0"/>
    <w:rsid w:val="004D5282"/>
    <w:rsid w:val="004F1551"/>
    <w:rsid w:val="004F55A3"/>
    <w:rsid w:val="00500A80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95B8E"/>
    <w:rsid w:val="005A0855"/>
    <w:rsid w:val="005A3196"/>
    <w:rsid w:val="005B0198"/>
    <w:rsid w:val="005C080F"/>
    <w:rsid w:val="005C55E5"/>
    <w:rsid w:val="005C61EB"/>
    <w:rsid w:val="005C696A"/>
    <w:rsid w:val="005E6E85"/>
    <w:rsid w:val="005F31D2"/>
    <w:rsid w:val="005F41B9"/>
    <w:rsid w:val="005F76A3"/>
    <w:rsid w:val="00603079"/>
    <w:rsid w:val="0061029B"/>
    <w:rsid w:val="00617230"/>
    <w:rsid w:val="00620922"/>
    <w:rsid w:val="00621CE1"/>
    <w:rsid w:val="00627FC9"/>
    <w:rsid w:val="00647FA8"/>
    <w:rsid w:val="00650C5F"/>
    <w:rsid w:val="00654934"/>
    <w:rsid w:val="006620D9"/>
    <w:rsid w:val="00671958"/>
    <w:rsid w:val="00675843"/>
    <w:rsid w:val="006764EE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308C"/>
    <w:rsid w:val="00734608"/>
    <w:rsid w:val="00734988"/>
    <w:rsid w:val="00745302"/>
    <w:rsid w:val="007461D6"/>
    <w:rsid w:val="00746EC8"/>
    <w:rsid w:val="00763BF1"/>
    <w:rsid w:val="00766FD4"/>
    <w:rsid w:val="00776E09"/>
    <w:rsid w:val="0078168C"/>
    <w:rsid w:val="00781916"/>
    <w:rsid w:val="00787C2A"/>
    <w:rsid w:val="00790E27"/>
    <w:rsid w:val="007A4022"/>
    <w:rsid w:val="007A6E6E"/>
    <w:rsid w:val="007A7535"/>
    <w:rsid w:val="007C3299"/>
    <w:rsid w:val="007C3BCC"/>
    <w:rsid w:val="007C4546"/>
    <w:rsid w:val="007D6E56"/>
    <w:rsid w:val="007F3F29"/>
    <w:rsid w:val="007F4155"/>
    <w:rsid w:val="0081554D"/>
    <w:rsid w:val="0081707E"/>
    <w:rsid w:val="00835240"/>
    <w:rsid w:val="008449B3"/>
    <w:rsid w:val="008552A2"/>
    <w:rsid w:val="0085747A"/>
    <w:rsid w:val="0088380F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4F5D"/>
    <w:rsid w:val="008E64F4"/>
    <w:rsid w:val="008F12C9"/>
    <w:rsid w:val="008F6E29"/>
    <w:rsid w:val="00916188"/>
    <w:rsid w:val="00923D7D"/>
    <w:rsid w:val="009508DF"/>
    <w:rsid w:val="00950DAC"/>
    <w:rsid w:val="00954A07"/>
    <w:rsid w:val="00963D83"/>
    <w:rsid w:val="00997F14"/>
    <w:rsid w:val="009A78D9"/>
    <w:rsid w:val="009B0224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3E6E"/>
    <w:rsid w:val="00A84C85"/>
    <w:rsid w:val="00A97DE1"/>
    <w:rsid w:val="00AB053C"/>
    <w:rsid w:val="00AD1146"/>
    <w:rsid w:val="00AD27D3"/>
    <w:rsid w:val="00AD48BA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6A11"/>
    <w:rsid w:val="00BD3869"/>
    <w:rsid w:val="00BD66E9"/>
    <w:rsid w:val="00BD6E00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26FA"/>
    <w:rsid w:val="00C36992"/>
    <w:rsid w:val="00C56036"/>
    <w:rsid w:val="00C61DC5"/>
    <w:rsid w:val="00C67E92"/>
    <w:rsid w:val="00C70A26"/>
    <w:rsid w:val="00C766DF"/>
    <w:rsid w:val="00C8365E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1BE4"/>
    <w:rsid w:val="00D8678B"/>
    <w:rsid w:val="00DA2114"/>
    <w:rsid w:val="00DB5898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2CF4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779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47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641570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x.doi.org/10.29119/1641-3466.2025.220.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0CF65-F9B0-4A97-B90D-2A13CE601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4</Pages>
  <Words>1002</Words>
  <Characters>6018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8</cp:revision>
  <cp:lastPrinted>2019-02-06T12:12:00Z</cp:lastPrinted>
  <dcterms:created xsi:type="dcterms:W3CDTF">2025-10-22T08:56:00Z</dcterms:created>
  <dcterms:modified xsi:type="dcterms:W3CDTF">2025-11-15T18:20:00Z</dcterms:modified>
</cp:coreProperties>
</file>